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90" w:rsidRPr="00E35CB8" w:rsidRDefault="00C36590" w:rsidP="00C36590">
      <w:pPr>
        <w:pStyle w:val="KopBijlage"/>
        <w:suppressAutoHyphens/>
      </w:pPr>
      <w:bookmarkStart w:id="0" w:name="_Toc419285423"/>
      <w:bookmarkStart w:id="1" w:name="_Toc421086919"/>
      <w:bookmarkStart w:id="2" w:name="_Toc421100642"/>
      <w:bookmarkStart w:id="3" w:name="_Toc41652657"/>
      <w:r w:rsidRPr="00E35CB8">
        <w:t xml:space="preserve">Bijlage 6 </w:t>
      </w:r>
      <w:r>
        <w:br/>
        <w:t>F</w:t>
      </w:r>
      <w:r w:rsidRPr="00E35CB8">
        <w:t>ormulier referentie</w:t>
      </w:r>
      <w:r>
        <w:t>opdracht</w:t>
      </w:r>
      <w:bookmarkEnd w:id="0"/>
      <w:bookmarkEnd w:id="1"/>
      <w:bookmarkEnd w:id="2"/>
      <w:bookmarkEnd w:id="3"/>
    </w:p>
    <w:p w:rsidR="00C36590" w:rsidRDefault="00C36590" w:rsidP="00C36590">
      <w:pPr>
        <w:suppressAutoHyphens/>
        <w:ind w:left="567"/>
        <w:rPr>
          <w:rFonts w:cs="Arial"/>
          <w:lang w:eastAsia="ar-SA"/>
        </w:rPr>
      </w:pPr>
    </w:p>
    <w:p w:rsidR="00C36590" w:rsidRPr="00C0390B" w:rsidRDefault="00C36590" w:rsidP="00C36590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:rsidR="00C36590" w:rsidRDefault="00C36590" w:rsidP="00C36590">
      <w:pPr>
        <w:suppressAutoHyphens/>
        <w:ind w:left="567"/>
        <w:rPr>
          <w:rFonts w:cs="Arial"/>
        </w:rPr>
      </w:pPr>
    </w:p>
    <w:p w:rsidR="00C36590" w:rsidRDefault="00C36590" w:rsidP="00C36590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Opdrachtgever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:rsidR="00C36590" w:rsidRPr="00C96900" w:rsidRDefault="00C36590" w:rsidP="00C36590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C36590" w:rsidTr="000F6AC1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C36590" w:rsidTr="000F6AC1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  <w:trHeight w:val="255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Telefoonnummer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</w:tbl>
    <w:p w:rsidR="00C36590" w:rsidRDefault="00C36590" w:rsidP="00C36590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C36590" w:rsidTr="000F6AC1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C36590" w:rsidTr="000F6AC1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C36590" w:rsidRPr="00482305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C36590" w:rsidTr="000F6AC1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C36590" w:rsidRPr="00482305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>Indien verricht in combinatie: het percentage/aandeel in de combinatie; aard en inhoud van de eigen werk</w:t>
            </w:r>
            <w:r>
              <w:rPr>
                <w:rFonts w:cs="Arial"/>
              </w:rPr>
              <w:t>zaamheden verricht in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C36590" w:rsidRDefault="00C36590" w:rsidP="000F6AC1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</w:tbl>
    <w:p w:rsidR="00C36590" w:rsidRDefault="00C36590" w:rsidP="00C36590">
      <w:pPr>
        <w:suppressAutoHyphens/>
        <w:rPr>
          <w:rFonts w:cs="Arial"/>
          <w:snapToGrid w:val="0"/>
          <w:lang w:eastAsia="ar-SA"/>
        </w:rPr>
      </w:pPr>
      <w:bookmarkStart w:id="4" w:name="_Toc86485888"/>
      <w:bookmarkStart w:id="5" w:name="_Toc86485886"/>
      <w:bookmarkStart w:id="6" w:name="_Toc68944752"/>
      <w:bookmarkStart w:id="7" w:name="_Toc86485889"/>
    </w:p>
    <w:p w:rsidR="00C36590" w:rsidRDefault="00C36590" w:rsidP="00C36590">
      <w:pPr>
        <w:suppressAutoHyphens/>
        <w:spacing w:line="288" w:lineRule="auto"/>
        <w:rPr>
          <w:rFonts w:cs="Arial"/>
          <w:snapToGrid w:val="0"/>
        </w:rPr>
      </w:pPr>
    </w:p>
    <w:p w:rsidR="00C36590" w:rsidRDefault="00C36590" w:rsidP="00C36590">
      <w:pPr>
        <w:suppressAutoHyphens/>
        <w:rPr>
          <w:rFonts w:cs="Arial"/>
          <w:snapToGrid w:val="0"/>
        </w:rPr>
      </w:pPr>
    </w:p>
    <w:p w:rsidR="00C36590" w:rsidRDefault="00C36590" w:rsidP="00C36590">
      <w:pPr>
        <w:suppressAutoHyphens/>
        <w:rPr>
          <w:rFonts w:cs="Arial"/>
          <w:snapToGrid w:val="0"/>
        </w:rPr>
      </w:pPr>
    </w:p>
    <w:p w:rsidR="00C36590" w:rsidRDefault="00C36590" w:rsidP="00C36590">
      <w:pPr>
        <w:suppressAutoHyphens/>
        <w:rPr>
          <w:rFonts w:cs="Arial"/>
          <w:snapToGrid w:val="0"/>
        </w:rPr>
      </w:pPr>
    </w:p>
    <w:p w:rsidR="00C36590" w:rsidRDefault="00C36590" w:rsidP="00C36590">
      <w:pPr>
        <w:suppressAutoHyphens/>
        <w:rPr>
          <w:rFonts w:cs="Arial"/>
          <w:snapToGrid w:val="0"/>
        </w:rPr>
      </w:pPr>
    </w:p>
    <w:p w:rsidR="00C36590" w:rsidRDefault="00C36590" w:rsidP="00C36590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C36590" w:rsidRPr="009576D5" w:rsidTr="000F6AC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C36590" w:rsidRPr="009576D5" w:rsidTr="000F6AC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C36590" w:rsidRPr="009576D5" w:rsidTr="000F6AC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C36590" w:rsidRPr="009576D5" w:rsidTr="000F6AC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="00C36590" w:rsidRPr="009576D5" w:rsidRDefault="00C36590" w:rsidP="000F6AC1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C36590" w:rsidRPr="009576D5" w:rsidRDefault="00C36590" w:rsidP="000F6AC1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C36590" w:rsidRPr="009576D5" w:rsidTr="000F6AC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36590" w:rsidRPr="009576D5" w:rsidRDefault="00C36590" w:rsidP="000F6AC1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C36590" w:rsidRDefault="00C36590" w:rsidP="00C36590">
      <w:pPr>
        <w:suppressAutoHyphens/>
        <w:rPr>
          <w:rFonts w:cs="Arial"/>
          <w:snapToGrid w:val="0"/>
          <w:lang w:eastAsia="ar-SA"/>
        </w:rPr>
      </w:pPr>
    </w:p>
    <w:p w:rsidR="00DD4051" w:rsidRDefault="00DD4051" w:rsidP="00C36590">
      <w:pPr>
        <w:pStyle w:val="Kop2"/>
        <w:numPr>
          <w:ilvl w:val="0"/>
          <w:numId w:val="0"/>
        </w:numPr>
        <w:tabs>
          <w:tab w:val="left" w:pos="708"/>
        </w:tabs>
        <w:suppressAutoHyphens/>
      </w:pPr>
      <w:bookmarkStart w:id="8" w:name="_GoBack"/>
      <w:bookmarkEnd w:id="4"/>
      <w:bookmarkEnd w:id="5"/>
      <w:bookmarkEnd w:id="6"/>
      <w:bookmarkEnd w:id="7"/>
      <w:bookmarkEnd w:id="8"/>
    </w:p>
    <w:sectPr w:rsidR="00DD4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963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90"/>
    <w:rsid w:val="00C36590"/>
    <w:rsid w:val="00D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F9911-7AAA-4FB9-AF88-28B24B03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6590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C36590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qFormat/>
    <w:rsid w:val="00C36590"/>
    <w:pPr>
      <w:pageBreakBefore w:val="0"/>
      <w:numPr>
        <w:ilvl w:val="1"/>
      </w:numPr>
      <w:spacing w:before="560" w:after="280" w:line="320" w:lineRule="atLeast"/>
      <w:ind w:left="680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qFormat/>
    <w:rsid w:val="00C36590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36590"/>
    <w:rPr>
      <w:rFonts w:ascii="Arial" w:eastAsia="MS Mincho" w:hAnsi="Arial" w:cs="Arial"/>
      <w:bCs/>
      <w:color w:val="00314E"/>
      <w:sz w:val="6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C36590"/>
    <w:rPr>
      <w:rFonts w:ascii="Arial" w:eastAsia="MS Mincho" w:hAnsi="Arial" w:cs="Arial"/>
      <w:iCs/>
      <w:color w:val="BA4133"/>
      <w:sz w:val="30"/>
      <w:szCs w:val="28"/>
      <w:lang w:eastAsia="nl-NL"/>
    </w:rPr>
  </w:style>
  <w:style w:type="character" w:customStyle="1" w:styleId="Kop4Char">
    <w:name w:val="Kop 4 Char"/>
    <w:basedOn w:val="Standaardalinea-lettertype"/>
    <w:link w:val="Kop4"/>
    <w:rsid w:val="00C36590"/>
    <w:rPr>
      <w:rFonts w:ascii="Arial" w:eastAsia="MS Mincho" w:hAnsi="Arial" w:cs="Arial"/>
      <w:iCs/>
      <w:color w:val="BA4133"/>
      <w:sz w:val="30"/>
      <w:szCs w:val="28"/>
      <w:lang w:eastAsia="nl-NL"/>
    </w:rPr>
  </w:style>
  <w:style w:type="paragraph" w:customStyle="1" w:styleId="KopBijlage">
    <w:name w:val="Kop Bijlage"/>
    <w:basedOn w:val="Standaard"/>
    <w:next w:val="Standaard"/>
    <w:qFormat/>
    <w:rsid w:val="00C36590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E568C8BB2642B7D4F98B8D940923" ma:contentTypeVersion="4" ma:contentTypeDescription="Een nieuw document maken." ma:contentTypeScope="" ma:versionID="83f79dd41bc81868e72e84463dd75a5a">
  <xsd:schema xmlns:xsd="http://www.w3.org/2001/XMLSchema" xmlns:xs="http://www.w3.org/2001/XMLSchema" xmlns:p="http://schemas.microsoft.com/office/2006/metadata/properties" xmlns:ns2="fee05014-e5d3-405d-8bd7-4a92113b5782" xmlns:ns3="d14fef86-251e-473f-9920-6f7bc43114ed" targetNamespace="http://schemas.microsoft.com/office/2006/metadata/properties" ma:root="true" ma:fieldsID="1c356452933973abb2926bc7d7b5b678" ns2:_="" ns3:_="">
    <xsd:import namespace="fee05014-e5d3-405d-8bd7-4a92113b5782"/>
    <xsd:import namespace="d14fef86-251e-473f-9920-6f7bc4311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05014-e5d3-405d-8bd7-4a92113b57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ef86-251e-473f-9920-6f7bc4311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45B01A-2CC3-43F5-A7B1-7E9E07F8677E}"/>
</file>

<file path=customXml/itemProps2.xml><?xml version="1.0" encoding="utf-8"?>
<ds:datastoreItem xmlns:ds="http://schemas.openxmlformats.org/officeDocument/2006/customXml" ds:itemID="{181FF277-63DE-4713-BC88-C7D04E7D7AEA}"/>
</file>

<file path=customXml/itemProps3.xml><?xml version="1.0" encoding="utf-8"?>
<ds:datastoreItem xmlns:ds="http://schemas.openxmlformats.org/officeDocument/2006/customXml" ds:itemID="{9C130DF5-EBC7-434A-9391-AD203B81C926}"/>
</file>

<file path=docProps/app.xml><?xml version="1.0" encoding="utf-8"?>
<Properties xmlns="http://schemas.openxmlformats.org/officeDocument/2006/extended-properties" xmlns:vt="http://schemas.openxmlformats.org/officeDocument/2006/docPropsVTypes">
  <Template>16E5EC63</Template>
  <TotalTime>1</TotalTime>
  <Pages>2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Brandweer Gooi &amp; Vechtstreek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Noordzij</dc:creator>
  <cp:keywords/>
  <dc:description/>
  <cp:lastModifiedBy>Bart Noordzij</cp:lastModifiedBy>
  <cp:revision>1</cp:revision>
  <dcterms:created xsi:type="dcterms:W3CDTF">2020-06-25T14:39:00Z</dcterms:created>
  <dcterms:modified xsi:type="dcterms:W3CDTF">2020-06-25T14:40:00Z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0x010100BBFEE568C8BB2642B7D4F98B8D940923</vt:lpwstr>
  </property>
</Properties>
</file>